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312" w:rsidRDefault="00FC0312" w:rsidP="00FC0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YONGE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C0312" w:rsidRDefault="00FC0312" w:rsidP="00FC0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Basingstoke, Hampshire. Butcher.</w:t>
      </w:r>
    </w:p>
    <w:p w:rsidR="00FC0312" w:rsidRDefault="00FC0312" w:rsidP="00FC0312">
      <w:pPr>
        <w:rPr>
          <w:rFonts w:ascii="Times New Roman" w:hAnsi="Times New Roman" w:cs="Times New Roman"/>
        </w:rPr>
      </w:pPr>
    </w:p>
    <w:p w:rsidR="00FC0312" w:rsidRDefault="00FC0312" w:rsidP="00FC0312">
      <w:pPr>
        <w:rPr>
          <w:rFonts w:ascii="Times New Roman" w:hAnsi="Times New Roman" w:cs="Times New Roman"/>
        </w:rPr>
      </w:pPr>
    </w:p>
    <w:p w:rsidR="00FC0312" w:rsidRDefault="00FC0312" w:rsidP="00FC0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Felder(q.v.) brought a plaint of debt against him.</w:t>
      </w:r>
    </w:p>
    <w:p w:rsidR="00FC0312" w:rsidRDefault="00FC0312" w:rsidP="00FC0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FC0312" w:rsidRDefault="00FC0312" w:rsidP="00FC0312">
      <w:pPr>
        <w:rPr>
          <w:rFonts w:ascii="Times New Roman" w:hAnsi="Times New Roman" w:cs="Times New Roman"/>
        </w:rPr>
      </w:pPr>
    </w:p>
    <w:p w:rsidR="00FC0312" w:rsidRDefault="00FC0312" w:rsidP="00FC0312">
      <w:pPr>
        <w:rPr>
          <w:rFonts w:ascii="Times New Roman" w:hAnsi="Times New Roman" w:cs="Times New Roman"/>
        </w:rPr>
      </w:pPr>
    </w:p>
    <w:p w:rsidR="00FC0312" w:rsidRDefault="00FC0312" w:rsidP="00FC0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October 2017</w:t>
      </w:r>
    </w:p>
    <w:p w:rsidR="006B2F86" w:rsidRPr="00E71FC3" w:rsidRDefault="00FC03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312" w:rsidRDefault="00FC0312" w:rsidP="00E71FC3">
      <w:r>
        <w:separator/>
      </w:r>
    </w:p>
  </w:endnote>
  <w:endnote w:type="continuationSeparator" w:id="0">
    <w:p w:rsidR="00FC0312" w:rsidRDefault="00FC031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312" w:rsidRDefault="00FC0312" w:rsidP="00E71FC3">
      <w:r>
        <w:separator/>
      </w:r>
    </w:p>
  </w:footnote>
  <w:footnote w:type="continuationSeparator" w:id="0">
    <w:p w:rsidR="00FC0312" w:rsidRDefault="00FC031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31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066A90-4AB8-4398-B0A7-6D4B1DE3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031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2017-10-15T19:16:00Z</dcterms:created>
  <dcterms:modified xsi:type="dcterms:W3CDTF">2017-10-15T19:16:00Z</dcterms:modified>
</cp:coreProperties>
</file>